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03E5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GREYSTOKE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d.ca.1440)</w:t>
      </w:r>
    </w:p>
    <w:p w14:paraId="65FE35F7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Widow.</w:t>
      </w:r>
    </w:p>
    <w:p w14:paraId="64693366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32E5B4C2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3154551D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= Sir Ralph </w:t>
      </w:r>
      <w:proofErr w:type="spellStart"/>
      <w:r>
        <w:rPr>
          <w:rFonts w:eastAsia="Times New Roman" w:cs="Times New Roman"/>
          <w:szCs w:val="24"/>
        </w:rPr>
        <w:t>Greystoke</w:t>
      </w:r>
      <w:proofErr w:type="spellEnd"/>
      <w:r>
        <w:rPr>
          <w:rFonts w:eastAsia="Times New Roman" w:cs="Times New Roman"/>
          <w:szCs w:val="24"/>
        </w:rPr>
        <w:t>.</w:t>
      </w:r>
    </w:p>
    <w:p w14:paraId="0B51FCD3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(C.F.R. 1437-45 p.164)</w:t>
      </w:r>
    </w:p>
    <w:p w14:paraId="635CE279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7D692228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45504F71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Nov.1440</w:t>
      </w:r>
      <w:r>
        <w:rPr>
          <w:rFonts w:eastAsia="Times New Roman" w:cs="Times New Roman"/>
          <w:szCs w:val="24"/>
        </w:rPr>
        <w:tab/>
        <w:t>Writ of diem to the Escheator of Yorkshire.   (ibid.)</w:t>
      </w:r>
    </w:p>
    <w:p w14:paraId="35048615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099899EA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</w:p>
    <w:p w14:paraId="3E556805" w14:textId="77777777" w:rsidR="009117D3" w:rsidRDefault="009117D3" w:rsidP="009117D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July 2023</w:t>
      </w:r>
    </w:p>
    <w:p w14:paraId="7FAD05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CA9C" w14:textId="77777777" w:rsidR="009117D3" w:rsidRDefault="009117D3" w:rsidP="009139A6">
      <w:r>
        <w:separator/>
      </w:r>
    </w:p>
  </w:endnote>
  <w:endnote w:type="continuationSeparator" w:id="0">
    <w:p w14:paraId="1608E969" w14:textId="77777777" w:rsidR="009117D3" w:rsidRDefault="009117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E9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C7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5E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9ADA" w14:textId="77777777" w:rsidR="009117D3" w:rsidRDefault="009117D3" w:rsidP="009139A6">
      <w:r>
        <w:separator/>
      </w:r>
    </w:p>
  </w:footnote>
  <w:footnote w:type="continuationSeparator" w:id="0">
    <w:p w14:paraId="70AC9691" w14:textId="77777777" w:rsidR="009117D3" w:rsidRDefault="009117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94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19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7D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D3"/>
    <w:rsid w:val="000666E0"/>
    <w:rsid w:val="002510B7"/>
    <w:rsid w:val="005C130B"/>
    <w:rsid w:val="00826F5C"/>
    <w:rsid w:val="009117D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847EF"/>
  <w15:chartTrackingRefBased/>
  <w15:docId w15:val="{9AB61E61-D014-48BC-A6A8-A2B77BE4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2023-07-25T20:33:00Z</dcterms:created>
  <dcterms:modified xsi:type="dcterms:W3CDTF">2023-07-25T20:33:00Z</dcterms:modified>
</cp:coreProperties>
</file>